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1706" w:rsidRDefault="00000000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539642</wp:posOffset>
                </wp:positionH>
                <wp:positionV relativeFrom="page">
                  <wp:posOffset>31674</wp:posOffset>
                </wp:positionV>
                <wp:extent cx="6479639" cy="926278"/>
                <wp:effectExtent l="0" t="0" r="0" b="7172"/>
                <wp:wrapTopAndBottom/>
                <wp:docPr id="505472742" name="Group 5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9639" cy="926278"/>
                          <a:chOff x="0" y="0"/>
                          <a:chExt cx="6479639" cy="926278"/>
                        </a:xfrm>
                      </wpg:grpSpPr>
                      <pic:pic xmlns:pic="http://schemas.openxmlformats.org/drawingml/2006/picture">
                        <pic:nvPicPr>
                          <pic:cNvPr id="118514364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76325"/>
                            <a:ext cx="6479639" cy="828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75693577" name="Picture 9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01837" y="0"/>
                            <a:ext cx="1692718" cy="926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BA15D0" id="Group 5282" o:spid="_x0000_s1026" style="position:absolute;margin-left:42.5pt;margin-top:2.5pt;width:510.2pt;height:72.95pt;z-index:251658240;mso-position-horizontal-relative:page;mso-position-vertical-relative:page" coordsize="64796,926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763;width:64796;height:8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">
                  <v:imagedata r:id="rId8" o:title=""/>
                </v:shape>
                <v:shape id="Picture 91" o:spid="_x0000_s1028" type="#_x0000_t75" style="position:absolute;left:23018;width:16927;height:9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">
                  <v:imagedata r:id="rId9" o:title=""/>
                </v:shape>
                <w10:wrap type="topAndBottom" anchorx="page" anchory="page"/>
              </v:group>
            </w:pict>
          </mc:Fallback>
        </mc:AlternateContent>
      </w:r>
      <w:r>
        <w:rPr>
          <w:b/>
        </w:rPr>
        <w:t xml:space="preserve">                     Format del Progetto Formativo </w:t>
      </w:r>
      <w:proofErr w:type="gramStart"/>
      <w:r>
        <w:rPr>
          <w:b/>
        </w:rPr>
        <w:t>Personalizzato</w:t>
      </w:r>
      <w:r>
        <w:t xml:space="preserve"> </w:t>
      </w:r>
      <w:r>
        <w:rPr>
          <w:b/>
        </w:rPr>
        <w:t xml:space="preserve"> Sperimentale</w:t>
      </w:r>
      <w:proofErr w:type="gramEnd"/>
      <w:r>
        <w:rPr>
          <w:b/>
        </w:rPr>
        <w:t xml:space="preserve"> Studente-atleta di alto livello</w:t>
      </w:r>
    </w:p>
    <w:tbl>
      <w:tblPr>
        <w:tblW w:w="9781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7230"/>
      </w:tblGrid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ind w:left="-1193" w:firstLine="1193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Denominazione</w:t>
            </w:r>
            <w:proofErr w:type="spellEnd"/>
            <w:r>
              <w:rPr>
                <w:lang w:val="en-US"/>
              </w:rPr>
              <w:t xml:space="preserve"> Istituto </w:t>
            </w:r>
            <w:proofErr w:type="spellStart"/>
            <w:r>
              <w:rPr>
                <w:lang w:val="en-US"/>
              </w:rPr>
              <w:t>scolastico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  <w:vAlign w:val="bottom"/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t>Nome e cognome</w:t>
            </w:r>
          </w:p>
          <w:p w:rsidR="00761706" w:rsidRDefault="00000000">
            <w:r>
              <w:t>Studente Atleta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/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Periodo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attuazione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intervento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Intero</w:t>
            </w:r>
            <w:proofErr w:type="spellEnd"/>
            <w:r>
              <w:rPr>
                <w:lang w:val="en-US"/>
              </w:rPr>
              <w:t xml:space="preserve"> anno </w:t>
            </w:r>
            <w:proofErr w:type="spellStart"/>
            <w:r>
              <w:rPr>
                <w:lang w:val="en-US"/>
              </w:rPr>
              <w:t>scolastico</w:t>
            </w:r>
            <w:proofErr w:type="spellEnd"/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Coordinatore</w:t>
            </w:r>
            <w:proofErr w:type="spellEnd"/>
            <w:r>
              <w:rPr>
                <w:lang w:val="en-US"/>
              </w:rPr>
              <w:t xml:space="preserve"> di </w:t>
            </w:r>
            <w:proofErr w:type="spellStart"/>
            <w:r>
              <w:rPr>
                <w:lang w:val="en-US"/>
              </w:rPr>
              <w:t>classe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Docente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Referente</w:t>
            </w:r>
            <w:proofErr w:type="spellEnd"/>
            <w:r>
              <w:rPr>
                <w:lang w:val="en-US"/>
              </w:rPr>
              <w:t xml:space="preserve"> area BES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r>
              <w:rPr>
                <w:lang w:val="en-US"/>
              </w:rPr>
              <w:t>Domenica Mazzola</w: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Insegnante</w:t>
            </w:r>
            <w:proofErr w:type="spellEnd"/>
            <w:r>
              <w:rPr>
                <w:lang w:val="en-US"/>
              </w:rPr>
              <w:t xml:space="preserve"> di </w:t>
            </w:r>
            <w:proofErr w:type="spellStart"/>
            <w:r>
              <w:rPr>
                <w:lang w:val="en-US"/>
              </w:rPr>
              <w:t>sostegno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r>
              <w:rPr>
                <w:lang w:val="en-US"/>
              </w:rPr>
              <w:t xml:space="preserve">Tutor </w:t>
            </w:r>
            <w:proofErr w:type="spellStart"/>
            <w:r>
              <w:rPr>
                <w:lang w:val="en-US"/>
              </w:rPr>
              <w:t>scolastico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r>
              <w:rPr>
                <w:lang w:val="en-US"/>
              </w:rPr>
              <w:t xml:space="preserve">Tutor </w:t>
            </w:r>
            <w:proofErr w:type="spellStart"/>
            <w:r>
              <w:rPr>
                <w:lang w:val="en-US"/>
              </w:rPr>
              <w:t>sportivo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t>Obiettivi formativi del</w:t>
            </w:r>
          </w:p>
          <w:p w:rsidR="00761706" w:rsidRDefault="00000000">
            <w:r>
              <w:t>programma sperimentale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>
                      <wp:extent cx="1294762" cy="164463"/>
                      <wp:effectExtent l="0" t="0" r="638" b="6987"/>
                      <wp:docPr id="1041759788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762" cy="164463"/>
                              </a:xfrm>
                              <a:prstGeom prst="rect">
                                <a:avLst/>
                              </a:prstGeom>
                              <a:noFill/>
                              <a:ln cap="flat"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761706" w:rsidRDefault="00761706"/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3" o:spid="_x0000_s1026" style="width:101.95pt;height:1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" filled="f" stroked="f">
                      <v:textbox inset="0,0,0,0">
                        <w:txbxContent>
                          <w:p w:rsidR="00761706" w:rsidRDefault="00761706"/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15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t>Percorsi per le</w:t>
            </w:r>
          </w:p>
          <w:p w:rsidR="00761706" w:rsidRDefault="00000000">
            <w:r>
              <w:t>Competenze</w:t>
            </w:r>
          </w:p>
          <w:p w:rsidR="00761706" w:rsidRDefault="00000000">
            <w:r>
              <w:t>Trasversali e per</w:t>
            </w:r>
          </w:p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lʼOrientamento</w:t>
            </w:r>
            <w:proofErr w:type="spellEnd"/>
            <w:r>
              <w:rPr>
                <w:lang w:val="en-US"/>
              </w:rPr>
              <w:t xml:space="preserve"> (ex</w:t>
            </w:r>
          </w:p>
          <w:p w:rsidR="00761706" w:rsidRDefault="00000000">
            <w:pPr>
              <w:rPr>
                <w:lang w:val="en-US"/>
              </w:rPr>
            </w:pPr>
            <w:r>
              <w:rPr>
                <w:lang w:val="en-US"/>
              </w:rPr>
              <w:t>ASL)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t>Spazio da compilare solo nel caso sia prevista un'apposita Convenzione che dovrà regolare i rapporti tra la scuola e la struttura ospitante, identificata con l’ente, Federazione, società o associazione sportiva riconosciuti dal CONI che segue il percorso atletico dello studente (nota n. 3355 del 28 marzo 2017)</w: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Federazione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Disciplina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sportiva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000000">
            <w:r>
              <w:t>Requisito di</w:t>
            </w:r>
          </w:p>
          <w:p w:rsidR="00761706" w:rsidRDefault="00000000">
            <w:r>
              <w:t>ammissione (D.M. 279</w:t>
            </w:r>
          </w:p>
          <w:p w:rsidR="00761706" w:rsidRDefault="00000000">
            <w:pPr>
              <w:rPr>
                <w:lang w:val="en-US"/>
              </w:rPr>
            </w:pPr>
            <w:r>
              <w:rPr>
                <w:lang w:val="en-US"/>
              </w:rPr>
              <w:t>10/04/2018)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62" w:type="dxa"/>
            </w:tcMar>
          </w:tcPr>
          <w:p w:rsidR="00761706" w:rsidRDefault="00761706">
            <w:pPr>
              <w:rPr>
                <w:lang w:val="en-US"/>
              </w:rPr>
            </w:pPr>
          </w:p>
        </w:tc>
      </w:tr>
    </w:tbl>
    <w:p w:rsidR="00761706" w:rsidRDefault="00761706">
      <w:pPr>
        <w:spacing w:after="0"/>
        <w:rPr>
          <w:vanish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5"/>
        <w:gridCol w:w="2188"/>
        <w:gridCol w:w="5012"/>
      </w:tblGrid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  <w:tab w:val="left" w:pos="9100"/>
              </w:tabs>
              <w:ind w:left="-1250" w:firstLine="1250"/>
            </w:pPr>
            <w:r>
              <w:rPr>
                <w:b/>
                <w:sz w:val="24"/>
                <w:szCs w:val="24"/>
                <w:lang w:val="en-US"/>
              </w:rPr>
              <w:t>DISCIPLINE: MISURE PERSONALIZZATE ADOTTATE</w: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  <w:rPr>
                <w:lang w:val="en-US"/>
              </w:rPr>
            </w:pPr>
            <w:r>
              <w:rPr>
                <w:lang w:val="en-US"/>
              </w:rPr>
              <w:t>Tutte le Discipline</w: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  <w:rPr>
                <w:b/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  <w:rPr>
                <w:b/>
              </w:rPr>
            </w:pPr>
            <w:r>
              <w:rPr>
                <w:b/>
              </w:rPr>
              <w:t>MISURE METODOLOGICHE/DIDATTICHE PERSONALIZZATE ADOTTATE</w:t>
            </w: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 xml:space="preserve">Attività di apprendimento a distanza fornito dall'Istituto </w:t>
            </w:r>
            <w:r>
              <w:lastRenderedPageBreak/>
              <w:t>e/o su piattaforme ministeriali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Programmazione dei tempi di consegna lavori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Utilizzo di dispense e materiali didattici di supporto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Attività di recupero in itinere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Attività di tutoraggio - Peer tutoring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Videolezioni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  <w:rPr>
                <w:lang w:val="en-US"/>
              </w:rPr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Lezioni a distanza su piattaforma della didattica digitale integrata (D.M. 89 del 07/08/2020)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  <w:rPr>
                <w:lang w:val="en-US"/>
              </w:rPr>
            </w:pPr>
            <w:r>
              <w:rPr>
                <w:lang w:val="en-US"/>
              </w:rPr>
              <w:t>ALTRO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  <w:rPr>
                <w:lang w:val="en-US"/>
              </w:rPr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rPr>
                <w:b/>
                <w:lang w:val="en-US"/>
              </w:rPr>
              <w:t>PERSONALIZZAZIONE DELLE VERIFICHE</w:t>
            </w: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  <w:rPr>
                <w:lang w:val="en-US"/>
              </w:rPr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 xml:space="preserve">Programmazione delle verifiche scritte </w:t>
            </w:r>
            <w:proofErr w:type="spellStart"/>
            <w:r>
              <w:t>ed</w:t>
            </w:r>
            <w:proofErr w:type="spellEnd"/>
            <w:r>
              <w:t xml:space="preserve"> orali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Verifiche orali a compensazione delle verifiche scritte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Dispensa dalla sovrapposizione di verifiche su più materie nella stessa giornata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Dispensa dalle verifiche immediatamente successive al rientro da impegni agonistici importanti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  <w:tr w:rsidR="00761706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000000">
            <w:pPr>
              <w:tabs>
                <w:tab w:val="left" w:pos="142"/>
              </w:tabs>
            </w:pPr>
            <w:r>
              <w:t>Verifiche a distanza su piattaforma prevista per la didattica digitale integrata (D.M. 89 del 07/08/2020)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tabs>
                <w:tab w:val="left" w:pos="142"/>
              </w:tabs>
            </w:pPr>
          </w:p>
        </w:tc>
        <w:tc>
          <w:tcPr>
            <w:tcW w:w="50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706" w:rsidRDefault="00761706">
            <w:pPr>
              <w:pStyle w:val="Standard"/>
            </w:pPr>
          </w:p>
        </w:tc>
      </w:tr>
    </w:tbl>
    <w:p w:rsidR="00761706" w:rsidRDefault="00000000">
      <w:pPr>
        <w:tabs>
          <w:tab w:val="left" w:pos="142"/>
        </w:tabs>
        <w:rPr>
          <w:sz w:val="24"/>
          <w:szCs w:val="24"/>
        </w:rPr>
      </w:pPr>
      <w:r>
        <w:rPr>
          <w:sz w:val="24"/>
          <w:szCs w:val="24"/>
        </w:rPr>
        <w:t xml:space="preserve">I Docenti del Consiglio di </w:t>
      </w:r>
      <w:proofErr w:type="gramStart"/>
      <w:r>
        <w:rPr>
          <w:sz w:val="24"/>
          <w:szCs w:val="24"/>
        </w:rPr>
        <w:t>classe :</w:t>
      </w:r>
      <w:proofErr w:type="gramEnd"/>
    </w:p>
    <w:p w:rsidR="00761706" w:rsidRDefault="00000000">
      <w:pPr>
        <w:tabs>
          <w:tab w:val="left" w:pos="142"/>
        </w:tabs>
      </w:pPr>
      <w:r>
        <w:t xml:space="preserve">Docente 1 </w:t>
      </w:r>
      <w:proofErr w:type="spellStart"/>
      <w:r>
        <w:t>CdC</w:t>
      </w:r>
      <w:proofErr w:type="spellEnd"/>
      <w:r>
        <w:t xml:space="preserve">   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lastRenderedPageBreak/>
        <w:t xml:space="preserve">Docente 2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3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4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5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6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7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8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9 </w:t>
      </w:r>
      <w:proofErr w:type="spellStart"/>
      <w:r>
        <w:t>CdC</w:t>
      </w:r>
      <w:proofErr w:type="spellEnd"/>
      <w:r>
        <w:t xml:space="preserve"> 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10 </w:t>
      </w:r>
      <w:proofErr w:type="spellStart"/>
      <w:r>
        <w:t>CdC</w:t>
      </w:r>
      <w:proofErr w:type="spellEnd"/>
      <w:r>
        <w:t xml:space="preserve"> _____________________________________________________________________________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11 </w:t>
      </w:r>
      <w:proofErr w:type="spellStart"/>
      <w:r>
        <w:t>CdC</w:t>
      </w:r>
      <w:proofErr w:type="spellEnd"/>
      <w:r>
        <w:t xml:space="preserve"> _____________________________________________________________________________</w:t>
      </w:r>
    </w:p>
    <w:p w:rsidR="00761706" w:rsidRDefault="00000000">
      <w:pPr>
        <w:tabs>
          <w:tab w:val="left" w:pos="142"/>
        </w:tabs>
      </w:pPr>
      <w:r>
        <w:t xml:space="preserve">Docente 12 </w:t>
      </w:r>
      <w:proofErr w:type="spellStart"/>
      <w:r>
        <w:t>CdC</w:t>
      </w:r>
      <w:proofErr w:type="spellEnd"/>
      <w:r>
        <w:t xml:space="preserve"> _____________________________________________________________________________</w:t>
      </w:r>
    </w:p>
    <w:p w:rsidR="00761706" w:rsidRDefault="00761706">
      <w:pPr>
        <w:tabs>
          <w:tab w:val="left" w:pos="142"/>
        </w:tabs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761706">
      <w:pPr>
        <w:tabs>
          <w:tab w:val="left" w:pos="142"/>
        </w:tabs>
        <w:rPr>
          <w:sz w:val="24"/>
          <w:szCs w:val="24"/>
        </w:rPr>
      </w:pPr>
    </w:p>
    <w:p w:rsidR="00761706" w:rsidRDefault="00000000">
      <w:pPr>
        <w:tabs>
          <w:tab w:val="left" w:pos="142"/>
        </w:tabs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6101278" cy="4036681"/>
                <wp:effectExtent l="19050" t="0" r="13772" b="40019"/>
                <wp:docPr id="1008048848" name="Group 37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1278" cy="4036681"/>
                          <a:chOff x="0" y="0"/>
                          <a:chExt cx="6101278" cy="4036681"/>
                        </a:xfrm>
                      </wpg:grpSpPr>
                      <wps:wsp>
                        <wps:cNvPr id="899450323" name="Shape 273"/>
                        <wps:cNvSpPr/>
                        <wps:spPr>
                          <a:xfrm>
                            <a:off x="0" y="4035603"/>
                            <a:ext cx="3059637" cy="1078"/>
                          </a:xfrm>
                          <a:custGeom>
                            <a:avLst/>
                            <a:gdLst>
                              <a:gd name="f0" fmla="val w"/>
                              <a:gd name="f1" fmla="val h"/>
                              <a:gd name="f2" fmla="val ss"/>
                              <a:gd name="f3" fmla="val 0"/>
                              <a:gd name="f4" fmla="val 3059745"/>
                              <a:gd name="f5" fmla="abs f0"/>
                              <a:gd name="f6" fmla="abs f1"/>
                              <a:gd name="f7" fmla="abs f2"/>
                              <a:gd name="f8" fmla="*/ f0 1 3059745"/>
                              <a:gd name="f9" fmla="+- f3 0 f3"/>
                              <a:gd name="f10" fmla="+- f4 0 f3"/>
                              <a:gd name="f11" fmla="?: f5 f0 1"/>
                              <a:gd name="f12" fmla="?: f6 f1 1"/>
                              <a:gd name="f13" fmla="?: f7 f2 1"/>
                              <a:gd name="f14" fmla="*/ f10 1 3059745"/>
                              <a:gd name="f15" fmla="*/ f9 1 0"/>
                              <a:gd name="f16" fmla="*/ f11 1 3059745"/>
                              <a:gd name="f17" fmla="*/ f12 1 21600"/>
                              <a:gd name="f18" fmla="*/ 21600 f12 1"/>
                              <a:gd name="f19" fmla="*/ 0 1 f14"/>
                              <a:gd name="f20" fmla="*/ 3059745 1 f14"/>
                              <a:gd name="f21" fmla="*/ 0 1 f15"/>
                              <a:gd name="f22" fmla="min f17 f16"/>
                              <a:gd name="f23" fmla="*/ f18 1 f13"/>
                              <a:gd name="f24" fmla="*/ f19 f8 1"/>
                              <a:gd name="f25" fmla="*/ f20 f8 1"/>
                              <a:gd name="f26" fmla="val f23"/>
                              <a:gd name="f27" fmla="*/ f3 f22 1"/>
                              <a:gd name="f28" fmla="+- f26 0 f3"/>
                              <a:gd name="f29" fmla="*/ f28 1 0"/>
                              <a:gd name="f30" fmla="*/ f21 f29 1"/>
                              <a:gd name="f31" fmla="*/ f30 f2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24" t="f31" r="f25" b="f31"/>
                            <a:pathLst>
                              <a:path w="3059745">
                                <a:moveTo>
                                  <a:pt x="f4" y="f27"/>
                                </a:moveTo>
                                <a:lnTo>
                                  <a:pt x="f3" y="f27"/>
                                </a:lnTo>
                              </a:path>
                            </a:pathLst>
                          </a:custGeom>
                          <a:noFill/>
                          <a:ln w="10076" cap="sq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761706" w:rsidRDefault="00761706"/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795592265" name="Shape 274"/>
                        <wps:cNvSpPr/>
                        <wps:spPr>
                          <a:xfrm>
                            <a:off x="6483" y="3390842"/>
                            <a:ext cx="3059637" cy="1078"/>
                          </a:xfrm>
                          <a:custGeom>
                            <a:avLst/>
                            <a:gdLst>
                              <a:gd name="f0" fmla="val w"/>
                              <a:gd name="f1" fmla="val h"/>
                              <a:gd name="f2" fmla="val ss"/>
                              <a:gd name="f3" fmla="val 0"/>
                              <a:gd name="f4" fmla="val 3059745"/>
                              <a:gd name="f5" fmla="abs f0"/>
                              <a:gd name="f6" fmla="abs f1"/>
                              <a:gd name="f7" fmla="abs f2"/>
                              <a:gd name="f8" fmla="*/ f0 1 3059745"/>
                              <a:gd name="f9" fmla="+- f3 0 f3"/>
                              <a:gd name="f10" fmla="+- f4 0 f3"/>
                              <a:gd name="f11" fmla="?: f5 f0 1"/>
                              <a:gd name="f12" fmla="?: f6 f1 1"/>
                              <a:gd name="f13" fmla="?: f7 f2 1"/>
                              <a:gd name="f14" fmla="*/ f10 1 3059745"/>
                              <a:gd name="f15" fmla="*/ f9 1 0"/>
                              <a:gd name="f16" fmla="*/ f11 1 3059745"/>
                              <a:gd name="f17" fmla="*/ f12 1 21600"/>
                              <a:gd name="f18" fmla="*/ 21600 f12 1"/>
                              <a:gd name="f19" fmla="*/ 0 1 f14"/>
                              <a:gd name="f20" fmla="*/ 3059745 1 f14"/>
                              <a:gd name="f21" fmla="*/ 0 1 f15"/>
                              <a:gd name="f22" fmla="min f17 f16"/>
                              <a:gd name="f23" fmla="*/ f18 1 f13"/>
                              <a:gd name="f24" fmla="*/ f19 f8 1"/>
                              <a:gd name="f25" fmla="*/ f20 f8 1"/>
                              <a:gd name="f26" fmla="val f23"/>
                              <a:gd name="f27" fmla="*/ f3 f22 1"/>
                              <a:gd name="f28" fmla="+- f26 0 f3"/>
                              <a:gd name="f29" fmla="*/ f28 1 0"/>
                              <a:gd name="f30" fmla="*/ f21 f29 1"/>
                              <a:gd name="f31" fmla="*/ f30 f2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24" t="f31" r="f25" b="f31"/>
                            <a:pathLst>
                              <a:path w="3059745">
                                <a:moveTo>
                                  <a:pt x="f4" y="f27"/>
                                </a:moveTo>
                                <a:lnTo>
                                  <a:pt x="f3" y="f27"/>
                                </a:lnTo>
                              </a:path>
                            </a:pathLst>
                          </a:custGeom>
                          <a:noFill/>
                          <a:ln w="10076" cap="sq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761706" w:rsidRDefault="00761706"/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194194726" name="Shape 275"/>
                        <wps:cNvSpPr/>
                        <wps:spPr>
                          <a:xfrm>
                            <a:off x="4061517" y="1800362"/>
                            <a:ext cx="2039761" cy="1078"/>
                          </a:xfrm>
                          <a:custGeom>
                            <a:avLst/>
                            <a:gdLst>
                              <a:gd name="f0" fmla="val w"/>
                              <a:gd name="f1" fmla="val h"/>
                              <a:gd name="f2" fmla="val ss"/>
                              <a:gd name="f3" fmla="val 0"/>
                              <a:gd name="f4" fmla="val 2039834"/>
                              <a:gd name="f5" fmla="abs f0"/>
                              <a:gd name="f6" fmla="abs f1"/>
                              <a:gd name="f7" fmla="abs f2"/>
                              <a:gd name="f8" fmla="*/ f0 1 2039834"/>
                              <a:gd name="f9" fmla="+- f3 0 f3"/>
                              <a:gd name="f10" fmla="+- f4 0 f3"/>
                              <a:gd name="f11" fmla="?: f5 f0 1"/>
                              <a:gd name="f12" fmla="?: f6 f1 1"/>
                              <a:gd name="f13" fmla="?: f7 f2 1"/>
                              <a:gd name="f14" fmla="*/ f10 1 2039834"/>
                              <a:gd name="f15" fmla="*/ f9 1 0"/>
                              <a:gd name="f16" fmla="*/ f11 1 2039834"/>
                              <a:gd name="f17" fmla="*/ f12 1 21600"/>
                              <a:gd name="f18" fmla="*/ 21600 f12 1"/>
                              <a:gd name="f19" fmla="*/ 0 1 f14"/>
                              <a:gd name="f20" fmla="*/ 2039834 1 f14"/>
                              <a:gd name="f21" fmla="*/ 0 1 f15"/>
                              <a:gd name="f22" fmla="min f17 f16"/>
                              <a:gd name="f23" fmla="*/ f18 1 f13"/>
                              <a:gd name="f24" fmla="*/ f19 f8 1"/>
                              <a:gd name="f25" fmla="*/ f20 f8 1"/>
                              <a:gd name="f26" fmla="val f23"/>
                              <a:gd name="f27" fmla="*/ f3 f22 1"/>
                              <a:gd name="f28" fmla="+- f26 0 f3"/>
                              <a:gd name="f29" fmla="*/ f28 1 0"/>
                              <a:gd name="f30" fmla="*/ f21 f29 1"/>
                              <a:gd name="f31" fmla="*/ f30 f2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24" t="f31" r="f25" b="f31"/>
                            <a:pathLst>
                              <a:path w="2039834">
                                <a:moveTo>
                                  <a:pt x="f4" y="f27"/>
                                </a:moveTo>
                                <a:lnTo>
                                  <a:pt x="f3" y="f27"/>
                                </a:lnTo>
                              </a:path>
                            </a:pathLst>
                          </a:custGeom>
                          <a:noFill/>
                          <a:ln w="10076" cap="sq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761706" w:rsidRDefault="00761706"/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662059743" name="Shape 276"/>
                        <wps:cNvSpPr/>
                        <wps:spPr>
                          <a:xfrm>
                            <a:off x="63358" y="1851120"/>
                            <a:ext cx="2039761" cy="1078"/>
                          </a:xfrm>
                          <a:custGeom>
                            <a:avLst/>
                            <a:gdLst>
                              <a:gd name="f0" fmla="val w"/>
                              <a:gd name="f1" fmla="val h"/>
                              <a:gd name="f2" fmla="val ss"/>
                              <a:gd name="f3" fmla="val 0"/>
                              <a:gd name="f4" fmla="val 2039834"/>
                              <a:gd name="f5" fmla="abs f0"/>
                              <a:gd name="f6" fmla="abs f1"/>
                              <a:gd name="f7" fmla="abs f2"/>
                              <a:gd name="f8" fmla="*/ f0 1 2039834"/>
                              <a:gd name="f9" fmla="+- f3 0 f3"/>
                              <a:gd name="f10" fmla="+- f4 0 f3"/>
                              <a:gd name="f11" fmla="?: f5 f0 1"/>
                              <a:gd name="f12" fmla="?: f6 f1 1"/>
                              <a:gd name="f13" fmla="?: f7 f2 1"/>
                              <a:gd name="f14" fmla="*/ f10 1 2039834"/>
                              <a:gd name="f15" fmla="*/ f9 1 0"/>
                              <a:gd name="f16" fmla="*/ f11 1 2039834"/>
                              <a:gd name="f17" fmla="*/ f12 1 21600"/>
                              <a:gd name="f18" fmla="*/ 21600 f12 1"/>
                              <a:gd name="f19" fmla="*/ 0 1 f14"/>
                              <a:gd name="f20" fmla="*/ 2039834 1 f14"/>
                              <a:gd name="f21" fmla="*/ 0 1 f15"/>
                              <a:gd name="f22" fmla="min f17 f16"/>
                              <a:gd name="f23" fmla="*/ f18 1 f13"/>
                              <a:gd name="f24" fmla="*/ f19 f8 1"/>
                              <a:gd name="f25" fmla="*/ f20 f8 1"/>
                              <a:gd name="f26" fmla="val f23"/>
                              <a:gd name="f27" fmla="*/ f3 f22 1"/>
                              <a:gd name="f28" fmla="+- f26 0 f3"/>
                              <a:gd name="f29" fmla="*/ f28 1 0"/>
                              <a:gd name="f30" fmla="*/ f21 f29 1"/>
                              <a:gd name="f31" fmla="*/ f30 f2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24" t="f31" r="f25" b="f31"/>
                            <a:pathLst>
                              <a:path w="2039834">
                                <a:moveTo>
                                  <a:pt x="f4" y="f27"/>
                                </a:moveTo>
                                <a:lnTo>
                                  <a:pt x="f3" y="f27"/>
                                </a:lnTo>
                              </a:path>
                            </a:pathLst>
                          </a:custGeom>
                          <a:noFill/>
                          <a:ln w="10076" cap="sq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761706" w:rsidRDefault="00761706"/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738311406" name="Shape 277"/>
                        <wps:cNvSpPr/>
                        <wps:spPr>
                          <a:xfrm>
                            <a:off x="38157" y="747357"/>
                            <a:ext cx="2039761" cy="1078"/>
                          </a:xfrm>
                          <a:custGeom>
                            <a:avLst/>
                            <a:gdLst>
                              <a:gd name="f0" fmla="val w"/>
                              <a:gd name="f1" fmla="val h"/>
                              <a:gd name="f2" fmla="val ss"/>
                              <a:gd name="f3" fmla="val 0"/>
                              <a:gd name="f4" fmla="val 2039834"/>
                              <a:gd name="f5" fmla="abs f0"/>
                              <a:gd name="f6" fmla="abs f1"/>
                              <a:gd name="f7" fmla="abs f2"/>
                              <a:gd name="f8" fmla="*/ f0 1 2039834"/>
                              <a:gd name="f9" fmla="+- f3 0 f3"/>
                              <a:gd name="f10" fmla="+- f4 0 f3"/>
                              <a:gd name="f11" fmla="?: f5 f0 1"/>
                              <a:gd name="f12" fmla="?: f6 f1 1"/>
                              <a:gd name="f13" fmla="?: f7 f2 1"/>
                              <a:gd name="f14" fmla="*/ f10 1 2039834"/>
                              <a:gd name="f15" fmla="*/ f9 1 0"/>
                              <a:gd name="f16" fmla="*/ f11 1 2039834"/>
                              <a:gd name="f17" fmla="*/ f12 1 21600"/>
                              <a:gd name="f18" fmla="*/ 21600 f12 1"/>
                              <a:gd name="f19" fmla="*/ 0 1 f14"/>
                              <a:gd name="f20" fmla="*/ 2039834 1 f14"/>
                              <a:gd name="f21" fmla="*/ 0 1 f15"/>
                              <a:gd name="f22" fmla="min f17 f16"/>
                              <a:gd name="f23" fmla="*/ f18 1 f13"/>
                              <a:gd name="f24" fmla="*/ f19 f8 1"/>
                              <a:gd name="f25" fmla="*/ f20 f8 1"/>
                              <a:gd name="f26" fmla="val f23"/>
                              <a:gd name="f27" fmla="*/ f3 f22 1"/>
                              <a:gd name="f28" fmla="+- f26 0 f3"/>
                              <a:gd name="f29" fmla="*/ f28 1 0"/>
                              <a:gd name="f30" fmla="*/ f21 f29 1"/>
                              <a:gd name="f31" fmla="*/ f30 f2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</a:cxnLst>
                            <a:rect l="f24" t="f31" r="f25" b="f31"/>
                            <a:pathLst>
                              <a:path w="2039834">
                                <a:moveTo>
                                  <a:pt x="f4" y="f27"/>
                                </a:moveTo>
                                <a:lnTo>
                                  <a:pt x="f3" y="f27"/>
                                </a:lnTo>
                              </a:path>
                            </a:pathLst>
                          </a:custGeom>
                          <a:noFill/>
                          <a:ln w="10076" cap="sq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txbx>
                          <w:txbxContent>
                            <w:p w:rsidR="00761706" w:rsidRDefault="00761706"/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275058173" name="Rectangle 286"/>
                        <wps:cNvSpPr/>
                        <wps:spPr>
                          <a:xfrm>
                            <a:off x="66595" y="0"/>
                            <a:ext cx="1117076" cy="323642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Luogo e data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35080394" name="Rectangle 289"/>
                        <wps:cNvSpPr/>
                        <wps:spPr>
                          <a:xfrm>
                            <a:off x="4146483" y="1098002"/>
                            <a:ext cx="1659599" cy="323642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Dirigente scolastico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525060646" name="Rectangle 290"/>
                        <wps:cNvSpPr/>
                        <wps:spPr>
                          <a:xfrm>
                            <a:off x="111602" y="1136516"/>
                            <a:ext cx="1372678" cy="336956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Tutor Scolastico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555693797" name="Rectangle 292"/>
                        <wps:cNvSpPr/>
                        <wps:spPr>
                          <a:xfrm>
                            <a:off x="66595" y="2287435"/>
                            <a:ext cx="3287524" cy="323642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Esercente la responsabilità genitoriale/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443289113" name="Rectangle 293"/>
                        <wps:cNvSpPr/>
                        <wps:spPr>
                          <a:xfrm>
                            <a:off x="2486518" y="2281684"/>
                            <a:ext cx="1937156" cy="323642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Studente maggiorenne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33865361" name="Rectangle 294"/>
                        <wps:cNvSpPr/>
                        <wps:spPr>
                          <a:xfrm>
                            <a:off x="41404" y="2887199"/>
                            <a:ext cx="1797838" cy="294116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Genitore 1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1919933091" name="Rectangle 295"/>
                        <wps:cNvSpPr/>
                        <wps:spPr>
                          <a:xfrm>
                            <a:off x="28437" y="3542038"/>
                            <a:ext cx="1797838" cy="199796"/>
                          </a:xfrm>
                          <a:prstGeom prst="rect">
                            <a:avLst/>
                          </a:prstGeom>
                          <a:noFill/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761706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Arial" w:cs="Calibri"/>
                                  <w:sz w:val="24"/>
                                </w:rPr>
                                <w:t>Genitore 2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788" o:spid="_x0000_s1027" style="width:480.4pt;height:317.85pt;mso-position-horizontal-relative:char;mso-position-vertical-relative:line" coordsize="61012,40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">
                <v:shape id="Shape 273" o:spid="_x0000_s1028" style="position:absolute;top:40356;width:30596;height:10;visibility:visible;mso-wrap-style:square;v-text-anchor:top" coordsize="3059745,1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" adj="-11796480,,5400" path="m3059745,l,e" filled="f" strokeweight=".27989mm">
                  <v:stroke joinstyle="miter" endcap="square"/>
                  <v:formulas/>
                  <v:path arrowok="t" o:connecttype="custom" o:connectlocs="1529819,0;3059637,539;1529819,1078;0,539" o:connectangles="270,0,90,180" textboxrect="0,0,3059745,0"/>
                  <v:textbox inset="0,0,0,0">
                    <w:txbxContent>
                      <w:p w:rsidR="00761706" w:rsidRDefault="00761706"/>
                    </w:txbxContent>
                  </v:textbox>
                </v:shape>
                <v:shape id="Shape 274" o:spid="_x0000_s1029" style="position:absolute;left:64;top:33908;width:30597;height:11;visibility:visible;mso-wrap-style:square;v-text-anchor:top" coordsize="3059745,1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" adj="-11796480,,5400" path="m3059745,l,e" filled="f" strokeweight=".27989mm">
                  <v:stroke joinstyle="miter" endcap="square"/>
                  <v:formulas/>
                  <v:path arrowok="t" o:connecttype="custom" o:connectlocs="1529819,0;3059637,539;1529819,1078;0,539" o:connectangles="270,0,90,180" textboxrect="0,0,3059745,0"/>
                  <v:textbox inset="0,0,0,0">
                    <w:txbxContent>
                      <w:p w:rsidR="00761706" w:rsidRDefault="00761706"/>
                    </w:txbxContent>
                  </v:textbox>
                </v:shape>
                <v:shape id="Shape 275" o:spid="_x0000_s1030" style="position:absolute;left:40615;top:18003;width:20397;height:11;visibility:visible;mso-wrap-style:square;v-text-anchor:top" coordsize="2039834,1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" adj="-11796480,,5400" path="m2039834,l,e" filled="f" strokeweight=".27989mm">
                  <v:stroke joinstyle="miter" endcap="square"/>
                  <v:formulas/>
                  <v:path arrowok="t" o:connecttype="custom" o:connectlocs="1019881,0;2039761,539;1019881,1078;0,539" o:connectangles="270,0,90,180" textboxrect="0,0,2039834,0"/>
                  <v:textbox inset="0,0,0,0">
                    <w:txbxContent>
                      <w:p w:rsidR="00761706" w:rsidRDefault="00761706"/>
                    </w:txbxContent>
                  </v:textbox>
                </v:shape>
                <v:shape id="Shape 276" o:spid="_x0000_s1031" style="position:absolute;left:633;top:18511;width:20398;height:10;visibility:visible;mso-wrap-style:square;v-text-anchor:top" coordsize="2039834,1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" adj="-11796480,,5400" path="m2039834,l,e" filled="f" strokeweight=".27989mm">
                  <v:stroke joinstyle="miter" endcap="square"/>
                  <v:formulas/>
                  <v:path arrowok="t" o:connecttype="custom" o:connectlocs="1019881,0;2039761,539;1019881,1078;0,539" o:connectangles="270,0,90,180" textboxrect="0,0,2039834,0"/>
                  <v:textbox inset="0,0,0,0">
                    <w:txbxContent>
                      <w:p w:rsidR="00761706" w:rsidRDefault="00761706"/>
                    </w:txbxContent>
                  </v:textbox>
                </v:shape>
                <v:shape id="Shape 277" o:spid="_x0000_s1032" style="position:absolute;left:381;top:7473;width:20398;height:11;visibility:visible;mso-wrap-style:square;v-text-anchor:top" coordsize="2039834,1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" adj="-11796480,,5400" path="m2039834,l,e" filled="f" strokeweight=".27989mm">
                  <v:stroke joinstyle="miter" endcap="square"/>
                  <v:formulas/>
                  <v:path arrowok="t" o:connecttype="custom" o:connectlocs="1019881,0;2039761,539;1019881,1078;0,539" o:connectangles="270,0,90,180" textboxrect="0,0,2039834,0"/>
                  <v:textbox inset="0,0,0,0">
                    <w:txbxContent>
                      <w:p w:rsidR="00761706" w:rsidRDefault="00761706"/>
                    </w:txbxContent>
                  </v:textbox>
                </v:shape>
                <v:rect id="Rectangle 286" o:spid="_x0000_s1033" style="position:absolute;left:665;width:11171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eastAsia="Arial" w:cs="Calibri"/>
                            <w:sz w:val="24"/>
                          </w:rPr>
                          <w:t>Luogo e data</w:t>
                        </w:r>
                      </w:p>
                    </w:txbxContent>
                  </v:textbox>
                </v:rect>
                <v:rect id="Rectangle 289" o:spid="_x0000_s1034" style="position:absolute;left:41464;top:10980;width:16596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eastAsia="Arial" w:cs="Calibri"/>
                            <w:sz w:val="24"/>
                          </w:rPr>
                          <w:t>Dirigente scolastico</w:t>
                        </w:r>
                      </w:p>
                    </w:txbxContent>
                  </v:textbox>
                </v:rect>
                <v:rect id="Rectangle 290" o:spid="_x0000_s1035" style="position:absolute;left:1116;top:11365;width:13726;height:3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eastAsia="Arial" w:cs="Calibri"/>
                            <w:sz w:val="24"/>
                          </w:rPr>
                          <w:t>Tutor Scolastico</w:t>
                        </w:r>
                      </w:p>
                    </w:txbxContent>
                  </v:textbox>
                </v:rect>
                <v:rect id="Rectangle 292" o:spid="_x0000_s1036" style="position:absolute;left:665;top:22874;width:32876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eastAsia="Arial" w:cs="Calibri"/>
                            <w:sz w:val="24"/>
                          </w:rPr>
                          <w:t>Esercente la responsabilità genitoriale/</w:t>
                        </w:r>
                      </w:p>
                    </w:txbxContent>
                  </v:textbox>
                </v:rect>
                <v:rect id="Rectangle 293" o:spid="_x0000_s1037" style="position:absolute;left:24865;top:22816;width:19371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eastAsia="Arial" w:cs="Calibri"/>
                            <w:sz w:val="24"/>
                          </w:rPr>
                          <w:t>Studente maggiorenne</w:t>
                        </w:r>
                      </w:p>
                    </w:txbxContent>
                  </v:textbox>
                </v:rect>
                <v:rect id="Rectangle 294" o:spid="_x0000_s1038" style="position:absolute;left:414;top:28871;width:17978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eastAsia="Arial" w:cs="Calibri"/>
                            <w:sz w:val="24"/>
                          </w:rPr>
                          <w:t>Genitore 1</w:t>
                        </w:r>
                      </w:p>
                    </w:txbxContent>
                  </v:textbox>
                </v:rect>
                <v:rect id="Rectangle 295" o:spid="_x0000_s1039" style="position:absolute;left:284;top:35420;width:17978;height:1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" filled="f" stroked="f">
                  <v:textbox inset="0,0,0,0">
                    <w:txbxContent>
                      <w:p w:rsidR="00761706" w:rsidRDefault="0000000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eastAsia="Arial" w:cs="Calibri"/>
                            <w:sz w:val="24"/>
                          </w:rPr>
                          <w:t>Genitore 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p w:rsidR="00761706" w:rsidRDefault="00761706">
      <w:pPr>
        <w:tabs>
          <w:tab w:val="left" w:pos="142"/>
        </w:tabs>
        <w:rPr>
          <w:sz w:val="24"/>
          <w:szCs w:val="24"/>
          <w:lang w:val="en-US"/>
        </w:rPr>
      </w:pPr>
    </w:p>
    <w:sectPr w:rsidR="00761706">
      <w:pgSz w:w="11906" w:h="16838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61C1D" w:rsidRDefault="00F61C1D">
      <w:pPr>
        <w:spacing w:after="0" w:line="240" w:lineRule="auto"/>
      </w:pPr>
      <w:r>
        <w:separator/>
      </w:r>
    </w:p>
  </w:endnote>
  <w:endnote w:type="continuationSeparator" w:id="0">
    <w:p w:rsidR="00F61C1D" w:rsidRDefault="00F6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61C1D" w:rsidRDefault="00F61C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61C1D" w:rsidRDefault="00F61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61706"/>
    <w:rsid w:val="00435418"/>
    <w:rsid w:val="00761706"/>
    <w:rsid w:val="00CC5293"/>
    <w:rsid w:val="00F6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71128-347A-46A4-B1FE-3C3959BE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Marotto</dc:creator>
  <dc:description/>
  <cp:lastModifiedBy>Angela Costanza</cp:lastModifiedBy>
  <cp:revision>2</cp:revision>
  <dcterms:created xsi:type="dcterms:W3CDTF">2025-10-07T08:28:00Z</dcterms:created>
  <dcterms:modified xsi:type="dcterms:W3CDTF">2025-10-07T08:28:00Z</dcterms:modified>
</cp:coreProperties>
</file>